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E8480" w14:textId="5BE1BEF5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009A" w:rsidRPr="0000009A">
        <w:rPr>
          <w:b/>
          <w:i/>
          <w:noProof/>
          <w:sz w:val="28"/>
        </w:rPr>
        <w:t>S5-215288</w:t>
      </w:r>
      <w:bookmarkStart w:id="0" w:name="_GoBack"/>
      <w:bookmarkEnd w:id="0"/>
    </w:p>
    <w:p w14:paraId="55CF78DE" w14:textId="039DFBAB" w:rsidR="006A45BA" w:rsidRDefault="00CC74B6" w:rsidP="00CC74B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11 - 20 October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78D64AD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614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384611D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0769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F7C9D" w:rsidRPr="00CF7C9D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E532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CF7C9D" w:rsidRPr="00CF7C9D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</w:t>
      </w:r>
      <w:r w:rsidR="00FC6146">
        <w:rPr>
          <w:rFonts w:ascii="Arial" w:eastAsia="Batang" w:hAnsi="Arial" w:cs="Arial"/>
          <w:b/>
          <w:sz w:val="24"/>
          <w:szCs w:val="24"/>
          <w:lang w:eastAsia="zh-CN"/>
        </w:rPr>
        <w:t>5G LAN VN Group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089CCA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596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5FCC3F" w:rsidR="006C2E80" w:rsidRDefault="008A76FD" w:rsidP="006C2E80">
      <w:pPr>
        <w:pStyle w:val="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F54474" w:rsidRPr="00AF79C7">
        <w:t xml:space="preserve">New WID </w:t>
      </w:r>
      <w:r w:rsidR="000228ED" w:rsidRPr="00AF79C7">
        <w:t xml:space="preserve">on </w:t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FF000B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F54474">
        <w:rPr>
          <w:i/>
          <w:iCs/>
        </w:rPr>
        <w:t>17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7E5F7DAE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36776D0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66328561" w:rsidR="006C2E80" w:rsidRDefault="00E15047" w:rsidP="00E15047">
      <w:pPr>
        <w:ind w:left="540" w:hanging="270"/>
      </w:pPr>
      <w:r>
        <w:t>-</w:t>
      </w:r>
      <w:r>
        <w:tab/>
        <w:t>5G LAN VN Group 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4BAF4869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767999">
        <w:t xml:space="preserve">specify 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1A3AB4E" w:rsidR="005A7007" w:rsidRPr="006C2E80" w:rsidRDefault="000B77DC" w:rsidP="000B77DC">
            <w:pPr>
              <w:pStyle w:val="Guidance"/>
              <w:spacing w:after="0"/>
            </w:pPr>
            <w:r>
              <w:t>Mar</w:t>
            </w:r>
            <w:r w:rsidR="005A7007" w:rsidRPr="004A5138">
              <w:t xml:space="preserve"> 2022 (SA#9</w:t>
            </w:r>
            <w:r>
              <w:t>5</w:t>
            </w:r>
            <w:r w:rsidR="005A7007" w:rsidRPr="004A51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AC5" w14:textId="64416862" w:rsidR="000B77DC" w:rsidRDefault="000B77DC" w:rsidP="00C54CC2">
            <w:pPr>
              <w:pStyle w:val="Guidance"/>
              <w:spacing w:after="0"/>
            </w:pPr>
            <w:r>
              <w:t>Mar</w:t>
            </w:r>
            <w:r w:rsidRPr="004A5138">
              <w:t xml:space="preserve"> 2022 (SA#9</w:t>
            </w:r>
            <w:r>
              <w:t>5</w:t>
            </w:r>
            <w:r w:rsidRPr="004A51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Nchf_ConvergedCharging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9B9637A" w:rsidR="00C54CC2" w:rsidRPr="006C2E80" w:rsidRDefault="00C54CC2" w:rsidP="00C54CC2">
            <w:pPr>
              <w:pStyle w:val="Guidance"/>
              <w:spacing w:after="0"/>
            </w:pPr>
            <w:r w:rsidRPr="00CF047D">
              <w:t>June 2022 (SA#96)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97E" w14:textId="0E3CF7CD" w:rsidR="00C54CC2" w:rsidRPr="004A5138" w:rsidRDefault="00C54CC2" w:rsidP="00C54CC2">
            <w:pPr>
              <w:pStyle w:val="Guidance"/>
              <w:spacing w:after="0"/>
            </w:pPr>
            <w:r w:rsidRPr="00CF047D">
              <w:t>June 2022 (SA#96)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r w:rsidRPr="00147F55">
              <w:rPr>
                <w:lang w:eastAsia="zh-CN"/>
              </w:rP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F3D2A" w14:textId="77777777" w:rsidR="00C3157E" w:rsidRDefault="00C3157E">
      <w:r>
        <w:separator/>
      </w:r>
    </w:p>
  </w:endnote>
  <w:endnote w:type="continuationSeparator" w:id="0">
    <w:p w14:paraId="215E25EC" w14:textId="77777777" w:rsidR="00C3157E" w:rsidRDefault="00C3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3EEE5" w14:textId="77777777" w:rsidR="00C3157E" w:rsidRDefault="00C3157E">
      <w:r>
        <w:separator/>
      </w:r>
    </w:p>
  </w:footnote>
  <w:footnote w:type="continuationSeparator" w:id="0">
    <w:p w14:paraId="43E40541" w14:textId="77777777" w:rsidR="00C3157E" w:rsidRDefault="00C31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332C"/>
    <w:rsid w:val="004C634D"/>
    <w:rsid w:val="004D24B9"/>
    <w:rsid w:val="004E2CE2"/>
    <w:rsid w:val="004E313F"/>
    <w:rsid w:val="004E5172"/>
    <w:rsid w:val="004E6F8A"/>
    <w:rsid w:val="004F5962"/>
    <w:rsid w:val="00502CD2"/>
    <w:rsid w:val="00504E33"/>
    <w:rsid w:val="00507234"/>
    <w:rsid w:val="00525278"/>
    <w:rsid w:val="0054287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46F46"/>
    <w:rsid w:val="00747592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B43"/>
    <w:rsid w:val="00BB41E2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488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37DD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A78E-03E7-4FF3-86E5-6B8B2F56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2000-02-29T11:31:00Z</cp:lastPrinted>
  <dcterms:created xsi:type="dcterms:W3CDTF">2021-10-01T10:19:00Z</dcterms:created>
  <dcterms:modified xsi:type="dcterms:W3CDTF">2021-10-01T10:19:00Z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(3)m6EkyvAg4XHz3kSG6yRlXVQ6KlTojqKvEuO2bi7MdFB1hBP7TEGfvgEgh2YZrXlqmNyMTyCs
MUxaNM7mD8vxWXItClZ55km5ffC5vWOB0s/momuAj8zLITqIf48Y7o2xjV7ZVj2yMnegBai5
GSjZ49TcShSS5ZG0MEs/J+WMSaXP/8Jsbqw6ZVEu1IwRtywUTw5vBmQ/JYF+BQXjJKCeMdxe
6w/o30n46clz2mIZeE</vt:lpwstr>
  </property>
  <property fmtid="{D5CDD505-2E9C-101B-9397-08002B2CF9AE}" pid="13" name="_2015_ms_pID_7253431">
    <vt:lpwstr>P2ecfmROUBudWFjOmk4fmcKvn4+sz5i1DBvUzb3WjE3ZC1Bm1+T0/f
YuiStmMPcxiakcx0Cxn6vJbWpcS7dQEoLR2PPLX9pOn7SDAt8sOeAQPqkxW+SwxM3clFuYI4
Ml1rg5CLQGcGz57A6T0TYg1+Kw5IORKEOl8VPspip3haeI0tnAtwOTZn2t5UppmSnlU9JLV8
PliyZURV+lGRasPi8pPRg4E5t9EtxKiKq75V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1633083543</vt:lpwstr>
  </property>
  <property fmtid="{D5CDD505-2E9C-101B-9397-08002B2CF9AE}" pid="18" name="_2015_ms_pID_7253432">
    <vt:lpwstr>nJWEj4WEKkZeg8CpMc2GK+o=</vt:lpwstr>
  </property>
</Properties>
</file>